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Pr="00482F9E">
        <w:rPr>
          <w:lang w:eastAsia="ru-RU"/>
        </w:rPr>
        <w:t xml:space="preserve">    В ______________________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bookmarkStart w:id="0" w:name="P884"/>
      <w:bookmarkEnd w:id="0"/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Pr="00482F9E">
        <w:rPr>
          <w:lang w:eastAsia="ru-RU"/>
        </w:rPr>
        <w:t xml:space="preserve">   ЗАЯВЛЕНИЕ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Прошу  заключить  договор  аренды недвижимого имущества, находящегося в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собственности   муниципального   образования   "</w:t>
      </w:r>
      <w:r>
        <w:rPr>
          <w:u w:val="single"/>
          <w:lang w:eastAsia="ru-RU"/>
        </w:rPr>
        <w:t>____________</w:t>
      </w:r>
      <w:bookmarkStart w:id="1" w:name="_GoBack"/>
      <w:bookmarkEnd w:id="1"/>
      <w:r w:rsidRPr="00482F9E">
        <w:rPr>
          <w:lang w:eastAsia="ru-RU"/>
        </w:rPr>
        <w:t>", являющегося нежилым помещением (зданием, сооружением),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расположенным по адресу: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</w:t>
      </w:r>
      <w:r>
        <w:rPr>
          <w:u w:val="single"/>
          <w:lang w:eastAsia="ru-RU"/>
        </w:rPr>
        <w:t xml:space="preserve">д. Малогнеушево </w:t>
      </w:r>
      <w:r w:rsidRPr="00F6179D">
        <w:rPr>
          <w:u w:val="single"/>
          <w:lang w:eastAsia="ru-RU"/>
        </w:rPr>
        <w:t xml:space="preserve"> ул.     д.</w:t>
      </w:r>
      <w:r w:rsidRPr="00482F9E">
        <w:rPr>
          <w:lang w:eastAsia="ru-RU"/>
        </w:rPr>
        <w:t>_________________________________________________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(адрес помещения)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техническая характеристика: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общая площадь __________ кв. м, в том числе: этаж ______________ кв. м;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 (N на плане), подвал ____________ кв. м _________ (N на плане).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Цель использования помещения: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Заявитель ____</w:t>
      </w:r>
      <w:r>
        <w:rPr>
          <w:u w:val="single"/>
          <w:lang w:eastAsia="ru-RU"/>
        </w:rPr>
        <w:t>______________________________________________________________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(полное наименование юридического лица,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сокращенное наименование юридического лица)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ОКПО __________________ ИНН ____________________ ОКОНХ ____________________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Почтовый адрес юридического лица с указанием почтового индекса: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</w:t>
      </w:r>
      <w:r>
        <w:rPr>
          <w:u w:val="single"/>
          <w:lang w:eastAsia="ru-RU"/>
        </w:rPr>
        <w:t>_________________________________________________________________________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Юридический адрес юридического лица с указанием почтового индекса:</w:t>
      </w:r>
    </w:p>
    <w:p w:rsidR="004400BC" w:rsidRPr="00482F9E" w:rsidRDefault="004400BC" w:rsidP="00F6179D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>
        <w:rPr>
          <w:lang w:eastAsia="ru-RU"/>
        </w:rPr>
        <w:t>____________________________</w:t>
      </w:r>
      <w:r w:rsidRPr="00F6179D">
        <w:rPr>
          <w:u w:val="single"/>
          <w:lang w:eastAsia="ru-RU"/>
        </w:rPr>
        <w:t>.</w:t>
      </w:r>
      <w:r>
        <w:rPr>
          <w:lang w:eastAsia="ru-RU"/>
        </w:rPr>
        <w:t>________</w:t>
      </w:r>
      <w:r w:rsidRPr="00482F9E">
        <w:rPr>
          <w:lang w:eastAsia="ru-RU"/>
        </w:rPr>
        <w:t>____________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Банковские реквизиты: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наименование банка ________________________________________________________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БИК _______________________________________________________________________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корр. счет ________________________________________________________________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расчетный счет ____________________________________________________________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телефон офиса ___________________ телефон бухгалтерии _____________________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В лице ____________________________________________________________________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(Ф.И.О. полностью, должность)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Основание _________________________________________________________________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(устав, положение, свидетельство)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Заявитель _____________________________ ___________________________________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(Ф.И.О., должность)                  (подпись)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         М.П.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Результат муниципальной услуги выдать следующим способом: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посредством  личного  обращения в Комитет  или  многофункциональный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центр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в форме электронного документа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в форме документа на бумажном носителе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┌─┐ почтовым  отправлением  на  адрес,  указанный  в  заявлении (только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на бумажном носителе)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┌─┐ отправлением по электронной почте (в  форме  электронного документа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  только   в  случаях,   прямо  предусмотренных   в   действующих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нормативных  правовых  актах)  (при  условии  указания электронного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адреса)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 посредством   направления   через   Единый  портал  государственных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муниципальных услуг (только в форме электронного документа)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посредством     направления     через     Портал    государственных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муниципальных услуг (только в форме электронного документа)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(оборотная сторона заявления)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Отметка  о  комплекте  документов  (проставляется  в  случае отсутствия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одного  или  более  документов,  не  находящихся  в  распоряжении  органов,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предоставляющих    государственные    или    муниципальные   услуги,   либо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подведомственных   органам  государственной  власти  или  органам  местного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самоуправления  организаций,  участвующих  в  предоставлении  муниципальной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услуги):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О  представлении   неполного   комплекта  документов,  требующихся  для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предоставления  муниципальной  услуги  и представляемых заявителем, так как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сведения   по  ним  отсутствуют  в  распоряжении  органов,  предоставляющих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государственные  или  муниципальные  услуги,  либо подведомственных органам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государственной  власти  или  органам  местного самоуправления организаций,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участвующих в предоставлении муниципальной услуги, предупрежден.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______________________   __________________________________________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(подпись заявителя)          (Ф.И.О. заявителя полностью)</w:t>
      </w:r>
    </w:p>
    <w:p w:rsidR="004400BC" w:rsidRPr="00482F9E" w:rsidRDefault="004400BC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4400BC" w:rsidRDefault="004400BC"/>
    <w:sectPr w:rsidR="004400BC" w:rsidSect="006D62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2CE"/>
    <w:rsid w:val="00020B81"/>
    <w:rsid w:val="001816CE"/>
    <w:rsid w:val="004400BC"/>
    <w:rsid w:val="00482F9E"/>
    <w:rsid w:val="005F5EC2"/>
    <w:rsid w:val="006D6290"/>
    <w:rsid w:val="007E44A6"/>
    <w:rsid w:val="009459B4"/>
    <w:rsid w:val="00AA0F60"/>
    <w:rsid w:val="00C052CE"/>
    <w:rsid w:val="00D43D1D"/>
    <w:rsid w:val="00F61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F60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617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663</Words>
  <Characters>3782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2017-07-17T12:19:00Z</dcterms:created>
  <dcterms:modified xsi:type="dcterms:W3CDTF">2017-09-07T05:42:00Z</dcterms:modified>
</cp:coreProperties>
</file>